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BF" w:rsidRPr="0074202B" w:rsidRDefault="00553CBF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4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CBF" w:rsidRPr="0074202B" w:rsidRDefault="00553CBF" w:rsidP="00DF2E8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4202B">
        <w:rPr>
          <w:rFonts w:ascii="Times New Roman" w:hAnsi="Times New Roman" w:cs="Times New Roman"/>
          <w:sz w:val="28"/>
          <w:szCs w:val="28"/>
        </w:rPr>
        <w:t xml:space="preserve">аспорту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4202B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553CBF" w:rsidRDefault="00553CBF" w:rsidP="00DF2E8B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553CBF" w:rsidRPr="00924ED2" w:rsidRDefault="00553CBF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53CBF" w:rsidRDefault="00553CBF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553CBF" w:rsidRPr="00924ED2" w:rsidRDefault="00553CBF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53CBF" w:rsidRPr="004817C5" w:rsidTr="00D169AB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финансо-вый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финансо-вый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553CBF" w:rsidRPr="004817C5" w:rsidTr="00D169AB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ервый год плано-вого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торой год плано-вого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553CBF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BF" w:rsidRPr="004817C5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BF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BF" w:rsidRPr="004817C5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BF" w:rsidRPr="004817C5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и т.д. по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BF" w:rsidRPr="004817C5" w:rsidRDefault="00553C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CBF" w:rsidRPr="00924ED2" w:rsidRDefault="00553CBF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3CBF" w:rsidRDefault="00553CBF"/>
    <w:p w:rsidR="00553CBF" w:rsidRPr="00BD0D84" w:rsidRDefault="00553CBF" w:rsidP="00EA45C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553CBF" w:rsidRDefault="00553CBF"/>
    <w:p w:rsidR="00553CBF" w:rsidRDefault="00553CBF"/>
    <w:p w:rsidR="00553CBF" w:rsidRDefault="00553CBF"/>
    <w:sectPr w:rsidR="00553CBF" w:rsidSect="003A1C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C94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35772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23215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5E40"/>
    <w:rsid w:val="00317FD7"/>
    <w:rsid w:val="00335CA7"/>
    <w:rsid w:val="00342CC5"/>
    <w:rsid w:val="00362C22"/>
    <w:rsid w:val="003917AB"/>
    <w:rsid w:val="003A1C94"/>
    <w:rsid w:val="003A7217"/>
    <w:rsid w:val="003C4420"/>
    <w:rsid w:val="003D1E42"/>
    <w:rsid w:val="003D4F26"/>
    <w:rsid w:val="003D746D"/>
    <w:rsid w:val="00401BC8"/>
    <w:rsid w:val="00412EE9"/>
    <w:rsid w:val="00424FAF"/>
    <w:rsid w:val="00446208"/>
    <w:rsid w:val="00462BFD"/>
    <w:rsid w:val="004817C5"/>
    <w:rsid w:val="004F0514"/>
    <w:rsid w:val="00510BF6"/>
    <w:rsid w:val="00527D63"/>
    <w:rsid w:val="00536ECD"/>
    <w:rsid w:val="00553CBF"/>
    <w:rsid w:val="00556C11"/>
    <w:rsid w:val="00577DA6"/>
    <w:rsid w:val="005B5AAF"/>
    <w:rsid w:val="005D2293"/>
    <w:rsid w:val="005D3E40"/>
    <w:rsid w:val="005D6FB2"/>
    <w:rsid w:val="005E2D02"/>
    <w:rsid w:val="00602F1F"/>
    <w:rsid w:val="0060664C"/>
    <w:rsid w:val="00610F83"/>
    <w:rsid w:val="00620A69"/>
    <w:rsid w:val="00624BB1"/>
    <w:rsid w:val="0062619F"/>
    <w:rsid w:val="00634A6B"/>
    <w:rsid w:val="00636EA4"/>
    <w:rsid w:val="0064417C"/>
    <w:rsid w:val="006A7645"/>
    <w:rsid w:val="006B51A8"/>
    <w:rsid w:val="006C6E09"/>
    <w:rsid w:val="006D0F23"/>
    <w:rsid w:val="006D4D02"/>
    <w:rsid w:val="006E6155"/>
    <w:rsid w:val="00701B07"/>
    <w:rsid w:val="00734A51"/>
    <w:rsid w:val="0074202B"/>
    <w:rsid w:val="0077640E"/>
    <w:rsid w:val="00790516"/>
    <w:rsid w:val="007A2168"/>
    <w:rsid w:val="007C7177"/>
    <w:rsid w:val="007C737B"/>
    <w:rsid w:val="007D2711"/>
    <w:rsid w:val="008013FE"/>
    <w:rsid w:val="008121AD"/>
    <w:rsid w:val="00821804"/>
    <w:rsid w:val="00822CC3"/>
    <w:rsid w:val="00834103"/>
    <w:rsid w:val="0085117D"/>
    <w:rsid w:val="0085186C"/>
    <w:rsid w:val="00870FDB"/>
    <w:rsid w:val="008908A4"/>
    <w:rsid w:val="008A7609"/>
    <w:rsid w:val="008B42DA"/>
    <w:rsid w:val="008C6836"/>
    <w:rsid w:val="009066C8"/>
    <w:rsid w:val="00924ED2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0134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D0D84"/>
    <w:rsid w:val="00BE1F74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05322"/>
    <w:rsid w:val="00D169AB"/>
    <w:rsid w:val="00D2113B"/>
    <w:rsid w:val="00D3552A"/>
    <w:rsid w:val="00D55F7C"/>
    <w:rsid w:val="00DB4312"/>
    <w:rsid w:val="00DC726E"/>
    <w:rsid w:val="00DF22B0"/>
    <w:rsid w:val="00DF2E8B"/>
    <w:rsid w:val="00E014A8"/>
    <w:rsid w:val="00E051B5"/>
    <w:rsid w:val="00E07456"/>
    <w:rsid w:val="00E3602C"/>
    <w:rsid w:val="00E720F6"/>
    <w:rsid w:val="00E8770F"/>
    <w:rsid w:val="00EA45CD"/>
    <w:rsid w:val="00EC0182"/>
    <w:rsid w:val="00EC5670"/>
    <w:rsid w:val="00ED0570"/>
    <w:rsid w:val="00EE781C"/>
    <w:rsid w:val="00F057C2"/>
    <w:rsid w:val="00F43710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 Знак Знак Знак Знак Знак Знак Знак Знак Знак Знак Знак Знак Знак Знак"/>
    <w:basedOn w:val="Normal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1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105</Words>
  <Characters>603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Никитина Татьяна Павловна</cp:lastModifiedBy>
  <cp:revision>8</cp:revision>
  <cp:lastPrinted>2013-07-03T07:11:00Z</cp:lastPrinted>
  <dcterms:created xsi:type="dcterms:W3CDTF">2013-06-04T04:49:00Z</dcterms:created>
  <dcterms:modified xsi:type="dcterms:W3CDTF">2013-07-26T01:13:00Z</dcterms:modified>
</cp:coreProperties>
</file>